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08B" w:rsidRDefault="000900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MATEMATİK DEĞERLENDİRME TESTİ</w:t>
      </w:r>
    </w:p>
    <w:p w:rsidR="0009008B" w:rsidRDefault="000900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1.Günde 4 litre süt veren bir koyunun 5 günde verdiği süt toplam kaç litredir?</w:t>
      </w:r>
    </w:p>
    <w:p w:rsidR="0009008B" w:rsidRDefault="0009008B">
      <w:pPr>
        <w:rPr>
          <w:rFonts w:ascii="Comic Sans MS" w:hAnsi="Comic Sans MS"/>
          <w:sz w:val="24"/>
          <w:szCs w:val="24"/>
        </w:rPr>
      </w:pP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6pt;height:39.75pt;visibility:visible">
            <v:imagedata r:id="rId4" o:title=""/>
          </v:shape>
        </w:pict>
      </w:r>
      <w:r>
        <w:rPr>
          <w:rFonts w:ascii="Comic Sans MS" w:hAnsi="Comic Sans MS"/>
          <w:sz w:val="24"/>
          <w:szCs w:val="24"/>
        </w:rPr>
        <w:t xml:space="preserve">A)32   B) 20   C)25    </w:t>
      </w:r>
    </w:p>
    <w:p w:rsidR="0009008B" w:rsidRDefault="000900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2.Her biri yarım litre olan limonata şişelerinden 20 tane vardır.Limonata toplam kaç  LİTRE dir?</w:t>
      </w:r>
    </w:p>
    <w:p w:rsidR="0009008B" w:rsidRDefault="0009008B">
      <w:pPr>
        <w:rPr>
          <w:rFonts w:ascii="Comic Sans MS" w:hAnsi="Comic Sans MS"/>
          <w:sz w:val="24"/>
          <w:szCs w:val="24"/>
        </w:rPr>
      </w:pPr>
      <w:r w:rsidRPr="00CC48DD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Resim 2" o:spid="_x0000_i1026" type="#_x0000_t75" style="width:47.25pt;height:48.75pt;visibility:visible">
            <v:imagedata r:id="rId5" o:title=""/>
          </v:shape>
        </w:pict>
      </w:r>
      <w:r>
        <w:rPr>
          <w:rFonts w:ascii="Comic Sans MS" w:hAnsi="Comic Sans MS"/>
          <w:sz w:val="24"/>
          <w:szCs w:val="24"/>
        </w:rPr>
        <w:t xml:space="preserve">A)9 litre    B)10 litre    C) 12 litre    </w:t>
      </w:r>
    </w:p>
    <w:p w:rsidR="0009008B" w:rsidRDefault="000900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3.Sütün ,suyun,sıvı yağın,benzinin,kolanın miktarını ölçmek için  aşağıdakilerden hangi ölçü birimi kullanılır?</w:t>
      </w:r>
    </w:p>
    <w:p w:rsidR="0009008B" w:rsidRDefault="000900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A)metre(M)   B) litre(L)    C)kilogram(KG)</w:t>
      </w:r>
    </w:p>
    <w:p w:rsidR="0009008B" w:rsidRDefault="000900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4.5 kg aşağıdakilerden hangisine denk gelir?</w:t>
      </w:r>
    </w:p>
    <w:p w:rsidR="0009008B" w:rsidRDefault="000900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50000g      B) 5000g   C) 500000g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</w:rPr>
        <w:t>5.Matematik kitabımızın ağırlığı aşağıdakilerden hangisi kadar olabilir?</w:t>
      </w:r>
      <w:r w:rsidRPr="00E043E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09008B" w:rsidRDefault="0009008B">
      <w:pPr>
        <w:rPr>
          <w:rFonts w:ascii="Comic Sans MS" w:hAnsi="Comic Sans MS"/>
          <w:sz w:val="24"/>
          <w:szCs w:val="24"/>
        </w:rPr>
      </w:pP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Resim 8" o:spid="_x0000_i1027" type="#_x0000_t75" style="width:24pt;height:42pt;visibility:visible">
            <v:imagedata r:id="rId6" o:title=""/>
          </v:shape>
        </w:pict>
      </w:r>
      <w:r>
        <w:rPr>
          <w:rFonts w:ascii="Comic Sans MS" w:hAnsi="Comic Sans MS"/>
          <w:sz w:val="24"/>
          <w:szCs w:val="24"/>
        </w:rPr>
        <w:t>A)100kg     B)800Kg      C) 800g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</w:rPr>
        <w:t>6.</w:t>
      </w:r>
      <w:r w:rsidRPr="00E043E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Resim 6" o:spid="_x0000_i1028" type="#_x0000_t75" style="width:44.25pt;height:68.25pt;visibility:visible">
            <v:imagedata r:id="rId7" o:title=""/>
          </v:shape>
        </w:pic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Resim 4" o:spid="_x0000_i1029" type="#_x0000_t75" style="width:9.75pt;height:9.75pt;visibility:visible">
            <v:imagedata r:id="rId8" o:title=""/>
          </v:shape>
        </w:pic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Resim 7" o:spid="_x0000_i1030" type="#_x0000_t75" style="width:27pt;height:29.25pt;visibility:visible">
            <v:imagedata r:id="rId9" o:title=""/>
          </v:shape>
        </w:pic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_x0000_i1031" type="#_x0000_t75" style="width:31.5pt;height:29.25pt;visibility:visible">
            <v:imagedata r:id="rId10" o:title=""/>
          </v:shape>
        </w:pic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_x0000_i1032" type="#_x0000_t75" style="width:35.25pt;height:29.25pt;visibility:visible">
            <v:imagedata r:id="rId11" o:title=""/>
          </v:shape>
        </w:pic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_x0000_i1033" type="#_x0000_t75" style="width:35.25pt;height:29.25pt;visibility:visible">
            <v:imagedata r:id="rId11" o:title=""/>
          </v:shape>
        </w:pic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_x0000_i1034" type="#_x0000_t75" style="width:29.25pt;height:29.25pt;visibility:visible">
            <v:imagedata r:id="rId12" o:title=""/>
          </v:shape>
        </w:pic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Yukarıda verilenlere göre bir karpuzun tartısı 5 tane elmaya denk gelmektedir.Bir karpuz 5 kilogram olduğuna göre bir elma kaç kilogramdır?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A)1kg         B)5 kg           C)10 kg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7.Aşağıdakilerden hangisinin tartısı 50 g olabilir?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</w: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Resim 9" o:spid="_x0000_i1035" type="#_x0000_t75" style="width:34.5pt;height:34.5pt;visibility:visible">
            <v:imagedata r:id="rId13" o:title="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B)</w: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Resim 10" o:spid="_x0000_i1036" type="#_x0000_t75" style="width:55.5pt;height:38.25pt;visibility:visible">
            <v:imagedata r:id="rId14" o:title="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C)</w:t>
      </w: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Resim 12" o:spid="_x0000_i1037" type="#_x0000_t75" style="width:53.25pt;height:45pt;visibility:visible">
            <v:imagedata r:id="rId15" o:title=""/>
          </v:shape>
        </w:pic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_x0000_s1026" style="position:absolute;margin-left:77.4pt;margin-top:27.5pt;width:72.45pt;height:24pt;z-index:251657216" strokeweight="1.5pt">
            <v:textbox>
              <w:txbxContent>
                <w:p w:rsidR="0009008B" w:rsidRPr="004B54F1" w:rsidRDefault="0009008B" w:rsidP="005B172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4.1pt;margin-top:27.5pt;width:63.3pt;height:24pt;z-index:251658240" strokeweight="1.5pt">
            <v:textbox>
              <w:txbxContent>
                <w:p w:rsidR="0009008B" w:rsidRPr="004B54F1" w:rsidRDefault="0009008B" w:rsidP="005B172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800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23.65pt;margin-top:51.5pt;width:46.25pt;height:24pt;z-index:251660288" strokeweight="1.5pt">
            <v:textbox>
              <w:txbxContent>
                <w:p w:rsidR="0009008B" w:rsidRPr="004B54F1" w:rsidRDefault="0009008B" w:rsidP="00732D35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100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77.4pt;margin-top:51.5pt;width:46.25pt;height:24pt;z-index:251659264" strokeweight="1.5pt">
            <v:textbox>
              <w:txbxContent>
                <w:p w:rsidR="0009008B" w:rsidRPr="004B54F1" w:rsidRDefault="0009008B" w:rsidP="00732D35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100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32.4pt;margin-top:51.5pt;width:45pt;height:24pt;z-index:251654144" strokeweight="1.5pt">
            <v:textbox>
              <w:txbxContent>
                <w:p w:rsidR="0009008B" w:rsidRPr="004B54F1" w:rsidRDefault="0009008B" w:rsidP="005B172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400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-16.65pt;margin-top:51.5pt;width:49.05pt;height:24pt;z-index:251655168" strokeweight="1.5pt">
            <v:textbox>
              <w:txbxContent>
                <w:p w:rsidR="0009008B" w:rsidRPr="004B54F1" w:rsidRDefault="0009008B" w:rsidP="005B172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400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44.4pt;margin-top:3.5pt;width:55.95pt;height:24pt;z-index:251656192" strokeweight="1.5pt">
            <v:textbox>
              <w:txbxContent>
                <w:p w:rsidR="0009008B" w:rsidRPr="004B54F1" w:rsidRDefault="0009008B" w:rsidP="005B172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1000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>8.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Verilen ip uçlarından yararlanarak ‘?’ olan yere aşağıdakilerden hangisi yazılabilir?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A)300       B)200      C)  500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9.Ayberk  okul çıkışında 50 kuruşa bir simit aldı.Başta 5TL parası olduğuna göre geriye kaç TL ve kaç kr parası kalır?</w:t>
      </w:r>
      <w:r w:rsidRPr="0058053A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901284">
        <w:rPr>
          <w:rFonts w:ascii="Comic Sans MS" w:hAnsi="Comic Sans MS"/>
          <w:noProof/>
          <w:sz w:val="24"/>
          <w:szCs w:val="24"/>
          <w:lang w:eastAsia="tr-TR"/>
        </w:rPr>
        <w:pict>
          <v:shape id="Resim 13" o:spid="_x0000_i1038" type="#_x0000_t75" style="width:60.75pt;height:41.25pt;visibility:visible">
            <v:imagedata r:id="rId16" o:title="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A)3 TL 25kuruş    B)3TL     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C)4TL 50 kuruş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10.1 TL parası olan Şule 25 Kr  2 tane sakız aldı.Şule parasının ne kadarını harcamış oldu?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 yarısını    B)çeyreğini     C)tümünü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11.XXV  sayısının   VI eksiği aşağıdakilerden hangisidir?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_x0000_s1033" style="position:absolute;margin-left:44.4pt;margin-top:26.05pt;width:33pt;height:24pt;z-index:251661312" strokeweight="1.5pt">
            <v:textbox>
              <w:txbxContent>
                <w:p w:rsidR="0009008B" w:rsidRPr="004B54F1" w:rsidRDefault="0009008B" w:rsidP="0058053A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>A)XX          B)VII        C)XIX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12.570-          =350    Yandaki çıkarma işleminde çıkan kaçtır?</w:t>
      </w:r>
    </w:p>
    <w:p w:rsidR="0009008B" w:rsidRDefault="0009008B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A)222       B)330       C)220</w:t>
      </w:r>
    </w:p>
    <w:p w:rsidR="0009008B" w:rsidRDefault="0009008B" w:rsidP="00076AE3">
      <w:pPr>
        <w:rPr>
          <w:color w:val="C0C0C0"/>
          <w:sz w:val="16"/>
          <w:szCs w:val="16"/>
        </w:rPr>
      </w:pPr>
      <w:r w:rsidRPr="0058053A">
        <w:rPr>
          <w:rFonts w:ascii="HotTamale" w:hAnsi="HotTamale"/>
          <w:noProof/>
          <w:sz w:val="32"/>
          <w:szCs w:val="32"/>
          <w:lang w:eastAsia="tr-TR"/>
        </w:rPr>
        <w:t>BA</w:t>
      </w:r>
      <w:r w:rsidRPr="0058053A">
        <w:rPr>
          <w:rFonts w:ascii="Comic Sans MS" w:hAnsi="Comic Sans MS"/>
          <w:noProof/>
          <w:sz w:val="32"/>
          <w:szCs w:val="32"/>
          <w:lang w:eastAsia="tr-TR"/>
        </w:rPr>
        <w:t>Ş</w:t>
      </w:r>
      <w:r>
        <w:rPr>
          <w:rFonts w:ascii="HotTamale" w:hAnsi="HotTamale"/>
          <w:noProof/>
          <w:sz w:val="32"/>
          <w:szCs w:val="32"/>
          <w:lang w:eastAsia="tr-TR"/>
        </w:rPr>
        <w:t>ARILAR</w:t>
      </w:r>
      <w:r w:rsidRPr="0058053A">
        <w:rPr>
          <w:rFonts w:ascii="HotTamale" w:hAnsi="HotTamale"/>
          <w:noProof/>
          <w:sz w:val="32"/>
          <w:szCs w:val="32"/>
          <w:lang w:eastAsia="tr-TR"/>
        </w:rPr>
        <w:t>M</w:t>
      </w:r>
      <w:r w:rsidRPr="0058053A">
        <w:rPr>
          <w:rFonts w:ascii="Comic Sans MS" w:hAnsi="Comic Sans MS"/>
          <w:noProof/>
          <w:sz w:val="32"/>
          <w:szCs w:val="32"/>
          <w:lang w:eastAsia="tr-TR"/>
        </w:rPr>
        <w:t>İ</w:t>
      </w:r>
      <w:r w:rsidRPr="0058053A">
        <w:rPr>
          <w:rFonts w:ascii="HotTamale" w:hAnsi="HotTamale"/>
          <w:noProof/>
          <w:sz w:val="32"/>
          <w:szCs w:val="32"/>
          <w:lang w:eastAsia="tr-TR"/>
        </w:rPr>
        <w:t>N</w:t>
      </w:r>
      <w:r w:rsidRPr="0058053A">
        <w:rPr>
          <w:rFonts w:ascii="Comic Sans MS" w:hAnsi="Comic Sans MS"/>
          <w:noProof/>
          <w:sz w:val="32"/>
          <w:szCs w:val="32"/>
          <w:lang w:eastAsia="tr-TR"/>
        </w:rPr>
        <w:t>İ</w:t>
      </w:r>
      <w:r w:rsidRPr="0058053A">
        <w:rPr>
          <w:rFonts w:ascii="HotTamale" w:hAnsi="HotTamale"/>
          <w:noProof/>
          <w:sz w:val="32"/>
          <w:szCs w:val="32"/>
          <w:lang w:eastAsia="tr-TR"/>
        </w:rPr>
        <w:t>KLER</w:t>
      </w:r>
      <w:r w:rsidRPr="0058053A">
        <w:rPr>
          <w:rFonts w:ascii="Comic Sans MS" w:hAnsi="Comic Sans MS"/>
          <w:noProof/>
          <w:sz w:val="32"/>
          <w:szCs w:val="32"/>
          <w:lang w:eastAsia="tr-TR"/>
        </w:rPr>
        <w:t>İ</w:t>
      </w:r>
      <w:r w:rsidRPr="0058053A">
        <w:rPr>
          <w:rFonts w:ascii="HotTamale" w:hAnsi="HotTamale"/>
          <w:noProof/>
          <w:sz w:val="32"/>
          <w:szCs w:val="32"/>
          <w:lang w:eastAsia="tr-TR"/>
        </w:rPr>
        <w:t>M</w:t>
      </w:r>
      <w:r w:rsidRPr="0058053A">
        <w:rPr>
          <w:rFonts w:ascii="Berlin Sans FB Demi" w:hAnsi="Berlin Sans FB Demi"/>
          <w:noProof/>
          <w:sz w:val="32"/>
          <w:szCs w:val="32"/>
          <w:lang w:eastAsia="tr-TR"/>
        </w:rPr>
        <w:t>…</w:t>
      </w:r>
      <w:r w:rsidRPr="00901284">
        <w:rPr>
          <w:rFonts w:ascii="Berlin Sans FB Demi" w:hAnsi="Berlin Sans FB Demi"/>
          <w:noProof/>
          <w:sz w:val="32"/>
          <w:szCs w:val="32"/>
          <w:lang w:eastAsia="tr-TR"/>
        </w:rPr>
        <w:pict>
          <v:shape id="Resim 15" o:spid="_x0000_i1039" type="#_x0000_t75" style="width:81pt;height:70.5pt;visibility:visible">
            <v:imagedata r:id="rId17" o:title=""/>
          </v:shape>
        </w:pict>
      </w:r>
      <w:r w:rsidRPr="0058053A">
        <w:rPr>
          <w:rFonts w:ascii="Forte" w:hAnsi="Forte"/>
          <w:noProof/>
          <w:sz w:val="28"/>
          <w:szCs w:val="28"/>
          <w:lang w:eastAsia="tr-TR"/>
        </w:rPr>
        <w:t>S</w:t>
      </w:r>
      <w:r w:rsidRPr="0058053A">
        <w:rPr>
          <w:rFonts w:ascii="Arial" w:hAnsi="Arial" w:cs="Arial"/>
          <w:noProof/>
          <w:sz w:val="28"/>
          <w:szCs w:val="28"/>
          <w:lang w:eastAsia="tr-TR"/>
        </w:rPr>
        <w:t>İ</w:t>
      </w:r>
      <w:r w:rsidRPr="0058053A">
        <w:rPr>
          <w:rFonts w:ascii="Forte" w:hAnsi="Forte" w:cs="Arial"/>
          <w:noProof/>
          <w:sz w:val="28"/>
          <w:szCs w:val="28"/>
          <w:lang w:eastAsia="tr-TR"/>
        </w:rPr>
        <w:t>Z</w:t>
      </w:r>
      <w:r w:rsidRPr="0058053A">
        <w:rPr>
          <w:rFonts w:ascii="Arial" w:hAnsi="Arial" w:cs="Arial"/>
          <w:noProof/>
          <w:sz w:val="28"/>
          <w:szCs w:val="28"/>
          <w:lang w:eastAsia="tr-TR"/>
        </w:rPr>
        <w:t>İ</w:t>
      </w:r>
      <w:r w:rsidRPr="0058053A">
        <w:rPr>
          <w:rFonts w:ascii="Forte" w:hAnsi="Forte" w:cs="Arial"/>
          <w:noProof/>
          <w:sz w:val="28"/>
          <w:szCs w:val="28"/>
          <w:lang w:eastAsia="tr-TR"/>
        </w:rPr>
        <w:t>NLE N</w:t>
      </w:r>
      <w:r w:rsidRPr="0058053A">
        <w:rPr>
          <w:rFonts w:ascii="Arial" w:hAnsi="Arial" w:cs="Arial"/>
          <w:noProof/>
          <w:sz w:val="28"/>
          <w:szCs w:val="28"/>
          <w:lang w:eastAsia="tr-TR"/>
        </w:rPr>
        <w:t>İ</w:t>
      </w:r>
      <w:r w:rsidRPr="0058053A">
        <w:rPr>
          <w:rFonts w:ascii="Forte" w:hAnsi="Forte" w:cs="Arial"/>
          <w:noProof/>
          <w:sz w:val="28"/>
          <w:szCs w:val="28"/>
          <w:lang w:eastAsia="tr-TR"/>
        </w:rPr>
        <w:t xml:space="preserve">CE </w:t>
      </w:r>
      <w:r w:rsidRPr="0058053A">
        <w:rPr>
          <w:rFonts w:ascii="Forte" w:hAnsi="Forte"/>
          <w:noProof/>
          <w:sz w:val="28"/>
          <w:szCs w:val="28"/>
          <w:lang w:eastAsia="tr-TR"/>
        </w:rPr>
        <w:t>MUTLU YILLARA..</w:t>
      </w:r>
      <w:r>
        <w:rPr>
          <w:rFonts w:ascii="Forte" w:hAnsi="Forte"/>
          <w:noProof/>
          <w:sz w:val="28"/>
          <w:szCs w:val="28"/>
          <w:lang w:eastAsia="tr-TR"/>
        </w:rPr>
        <w:t xml:space="preserve">  </w:t>
      </w:r>
      <w:hyperlink r:id="rId18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09008B" w:rsidRPr="0058053A" w:rsidRDefault="0009008B">
      <w:pPr>
        <w:rPr>
          <w:rFonts w:ascii="Forte" w:hAnsi="Forte"/>
          <w:noProof/>
          <w:sz w:val="28"/>
          <w:szCs w:val="28"/>
          <w:lang w:eastAsia="tr-TR"/>
        </w:rPr>
      </w:pPr>
    </w:p>
    <w:p w:rsidR="0009008B" w:rsidRPr="0058053A" w:rsidRDefault="0009008B">
      <w:pPr>
        <w:rPr>
          <w:rFonts w:ascii="HotTamale" w:hAnsi="HotTamale"/>
          <w:noProof/>
          <w:sz w:val="32"/>
          <w:szCs w:val="32"/>
          <w:lang w:eastAsia="tr-TR"/>
        </w:rPr>
      </w:pPr>
    </w:p>
    <w:sectPr w:rsidR="0009008B" w:rsidRPr="0058053A" w:rsidSect="0058053A">
      <w:pgSz w:w="11906" w:h="16838"/>
      <w:pgMar w:top="426" w:right="566" w:bottom="284" w:left="851" w:header="708" w:footer="708" w:gutter="0"/>
      <w:cols w:num="2" w:sep="1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otTamale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8DD"/>
    <w:rsid w:val="00076AE3"/>
    <w:rsid w:val="0009008B"/>
    <w:rsid w:val="001432BA"/>
    <w:rsid w:val="004218DA"/>
    <w:rsid w:val="004B54F1"/>
    <w:rsid w:val="0058053A"/>
    <w:rsid w:val="005B172B"/>
    <w:rsid w:val="00732D35"/>
    <w:rsid w:val="007F46AD"/>
    <w:rsid w:val="00901284"/>
    <w:rsid w:val="009676D2"/>
    <w:rsid w:val="009E0BF1"/>
    <w:rsid w:val="00CC48DD"/>
    <w:rsid w:val="00E043E1"/>
    <w:rsid w:val="00E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C4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48DD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B172B"/>
    <w:rPr>
      <w:rFonts w:eastAsia="Times New Roman"/>
    </w:rPr>
  </w:style>
  <w:style w:type="character" w:styleId="Hyperlink">
    <w:name w:val="Hyperlink"/>
    <w:basedOn w:val="DefaultParagraphFont"/>
    <w:uiPriority w:val="99"/>
    <w:rsid w:val="00076A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wmf"/><Relationship Id="rId1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png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239</Words>
  <Characters>1368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3</cp:revision>
  <dcterms:created xsi:type="dcterms:W3CDTF">2010-12-30T18:29:00Z</dcterms:created>
  <dcterms:modified xsi:type="dcterms:W3CDTF">2011-02-03T20:32:00Z</dcterms:modified>
</cp:coreProperties>
</file>